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B01D6" w14:textId="77777777" w:rsidR="00D95F81" w:rsidRDefault="00D95F81" w:rsidP="00D52EFA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15803A36" w14:textId="57CF2BDE" w:rsidR="001071BD" w:rsidRDefault="001071BD" w:rsidP="00D52EFA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9B21DF">
        <w:rPr>
          <w:rFonts w:cs="Arial"/>
        </w:rPr>
        <w:t>00</w:t>
      </w:r>
      <w:r w:rsidR="00516448">
        <w:rPr>
          <w:rFonts w:cs="Arial"/>
        </w:rPr>
        <w:t>0</w:t>
      </w:r>
      <w:r w:rsidR="00D52EFA">
        <w:rPr>
          <w:rFonts w:cs="Arial"/>
        </w:rPr>
        <w:t>6</w:t>
      </w:r>
      <w:r w:rsidR="00516448">
        <w:rPr>
          <w:rFonts w:cs="Arial"/>
        </w:rPr>
        <w:t>/2026</w:t>
      </w:r>
    </w:p>
    <w:p w14:paraId="55B94929" w14:textId="3646DAB1" w:rsidR="00766B5E" w:rsidRPr="00241F04" w:rsidRDefault="00766B5E" w:rsidP="00D52EFA">
      <w:pPr>
        <w:tabs>
          <w:tab w:val="left" w:pos="993"/>
          <w:tab w:val="left" w:pos="1134"/>
        </w:tabs>
        <w:spacing w:line="276" w:lineRule="auto"/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AD6E23">
        <w:rPr>
          <w:rFonts w:cs="Arial"/>
        </w:rPr>
        <w:t>202</w:t>
      </w:r>
      <w:r w:rsidR="00516448">
        <w:rPr>
          <w:rFonts w:cs="Arial"/>
        </w:rPr>
        <w:t>6-1</w:t>
      </w:r>
      <w:r w:rsidR="00D52EFA">
        <w:rPr>
          <w:rFonts w:cs="Arial"/>
        </w:rPr>
        <w:t>17</w:t>
      </w:r>
    </w:p>
    <w:p w14:paraId="7345EF5F" w14:textId="77777777" w:rsidR="00C374E4" w:rsidRDefault="00C374E4" w:rsidP="00D52EFA">
      <w:pPr>
        <w:tabs>
          <w:tab w:val="left" w:pos="1026"/>
        </w:tabs>
        <w:spacing w:line="276" w:lineRule="auto"/>
        <w:jc w:val="both"/>
        <w:rPr>
          <w:rFonts w:cs="Arial"/>
        </w:rPr>
      </w:pPr>
    </w:p>
    <w:p w14:paraId="5CFD13D5" w14:textId="77777777" w:rsidR="00E81DF5" w:rsidRPr="0011436A" w:rsidRDefault="00E81DF5" w:rsidP="00D52EFA">
      <w:pPr>
        <w:tabs>
          <w:tab w:val="left" w:pos="1026"/>
        </w:tabs>
        <w:spacing w:line="276" w:lineRule="auto"/>
        <w:jc w:val="both"/>
        <w:rPr>
          <w:rFonts w:cs="Arial"/>
        </w:rPr>
      </w:pPr>
    </w:p>
    <w:p w14:paraId="725B37D4" w14:textId="77777777" w:rsidR="00456982" w:rsidRPr="00456982" w:rsidRDefault="00456982" w:rsidP="00D52EFA">
      <w:pPr>
        <w:spacing w:line="276" w:lineRule="auto"/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D52EFA">
      <w:pPr>
        <w:tabs>
          <w:tab w:val="left" w:pos="1083"/>
        </w:tabs>
        <w:spacing w:line="276" w:lineRule="auto"/>
        <w:rPr>
          <w:rFonts w:cs="Arial"/>
        </w:rPr>
      </w:pPr>
    </w:p>
    <w:p w14:paraId="752C9141" w14:textId="77777777" w:rsidR="00E05D11" w:rsidRDefault="00E05D11" w:rsidP="00D52EFA">
      <w:pPr>
        <w:tabs>
          <w:tab w:val="left" w:pos="1083"/>
        </w:tabs>
        <w:spacing w:line="276" w:lineRule="auto"/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D52EFA">
      <w:pPr>
        <w:tabs>
          <w:tab w:val="left" w:pos="1083"/>
        </w:tabs>
        <w:spacing w:line="276" w:lineRule="auto"/>
        <w:rPr>
          <w:rFonts w:cs="Arial"/>
        </w:rPr>
      </w:pPr>
    </w:p>
    <w:p w14:paraId="6856C7F2" w14:textId="18790F71" w:rsidR="00E05D11" w:rsidRDefault="00E05D11" w:rsidP="00D52EFA">
      <w:pPr>
        <w:tabs>
          <w:tab w:val="left" w:pos="1083"/>
        </w:tabs>
        <w:spacing w:line="276" w:lineRule="auto"/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D52EFA">
      <w:pPr>
        <w:spacing w:line="276" w:lineRule="auto"/>
        <w:jc w:val="both"/>
        <w:rPr>
          <w:rFonts w:cs="Arial"/>
        </w:rPr>
      </w:pPr>
    </w:p>
    <w:p w14:paraId="36AD09EB" w14:textId="77777777" w:rsidR="00027F8E" w:rsidRDefault="00027F8E" w:rsidP="00D52EFA">
      <w:pPr>
        <w:spacing w:line="276" w:lineRule="auto"/>
        <w:jc w:val="both"/>
        <w:rPr>
          <w:rFonts w:cs="Arial"/>
        </w:rPr>
      </w:pPr>
    </w:p>
    <w:p w14:paraId="2762541D" w14:textId="3605AC18" w:rsidR="00F35A6C" w:rsidRPr="00F35A6C" w:rsidRDefault="00F35A6C" w:rsidP="00D52EFA">
      <w:pPr>
        <w:spacing w:line="276" w:lineRule="auto"/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D52EFA">
      <w:pPr>
        <w:spacing w:line="276" w:lineRule="auto"/>
        <w:jc w:val="both"/>
        <w:rPr>
          <w:rFonts w:cs="Arial"/>
        </w:rPr>
      </w:pPr>
    </w:p>
    <w:p w14:paraId="2C468656" w14:textId="77777777" w:rsidR="0025100F" w:rsidRDefault="0025100F" w:rsidP="00D52EFA">
      <w:pPr>
        <w:spacing w:line="276" w:lineRule="auto"/>
        <w:jc w:val="both"/>
        <w:rPr>
          <w:rFonts w:cs="Arial"/>
        </w:rPr>
      </w:pPr>
    </w:p>
    <w:p w14:paraId="289C54FB" w14:textId="77777777" w:rsidR="0025100F" w:rsidRPr="00F35A6C" w:rsidRDefault="0025100F" w:rsidP="00D52EFA">
      <w:pPr>
        <w:spacing w:line="276" w:lineRule="auto"/>
        <w:jc w:val="both"/>
        <w:rPr>
          <w:rFonts w:cs="Arial"/>
        </w:rPr>
      </w:pPr>
    </w:p>
    <w:p w14:paraId="1074F375" w14:textId="5E8AE5B3" w:rsidR="00F35A6C" w:rsidRDefault="00F35A6C" w:rsidP="00D52EFA">
      <w:pPr>
        <w:spacing w:line="276" w:lineRule="auto"/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D52EFA">
      <w:pPr>
        <w:spacing w:line="276" w:lineRule="auto"/>
        <w:jc w:val="both"/>
        <w:rPr>
          <w:rFonts w:cs="Arial"/>
        </w:rPr>
      </w:pPr>
    </w:p>
    <w:p w14:paraId="04B34BA2" w14:textId="77777777" w:rsidR="00F35A6C" w:rsidRPr="00F35A6C" w:rsidRDefault="00F35A6C" w:rsidP="00D52EFA">
      <w:pPr>
        <w:spacing w:line="276" w:lineRule="auto"/>
        <w:jc w:val="both"/>
        <w:rPr>
          <w:rFonts w:cs="Arial"/>
        </w:rPr>
      </w:pPr>
    </w:p>
    <w:p w14:paraId="6D692E3C" w14:textId="77777777" w:rsidR="00F35A6C" w:rsidRPr="00F35A6C" w:rsidRDefault="00F35A6C" w:rsidP="00D52EFA">
      <w:pPr>
        <w:spacing w:line="276" w:lineRule="auto"/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D52EFA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D52EFA">
      <w:pPr>
        <w:spacing w:line="276" w:lineRule="auto"/>
        <w:rPr>
          <w:rFonts w:cs="Arial"/>
        </w:rPr>
      </w:pPr>
    </w:p>
    <w:p w14:paraId="76285C0B" w14:textId="77777777" w:rsidR="00604DDB" w:rsidRPr="007838D2" w:rsidRDefault="00604DDB" w:rsidP="00D52EFA">
      <w:pPr>
        <w:spacing w:line="276" w:lineRule="auto"/>
        <w:rPr>
          <w:rFonts w:cs="Arial"/>
        </w:rPr>
      </w:pPr>
    </w:p>
    <w:p w14:paraId="05601952" w14:textId="77777777" w:rsidR="00604DDB" w:rsidRDefault="00604DDB" w:rsidP="00D52EFA">
      <w:pPr>
        <w:spacing w:line="276" w:lineRule="auto"/>
        <w:rPr>
          <w:rFonts w:cs="Arial"/>
        </w:rPr>
      </w:pPr>
    </w:p>
    <w:p w14:paraId="4F3E3BDE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218BA504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05465D7A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777CCEAF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0A1206B7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709846C3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1CDF8E18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475AEDE2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0664D5AA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65659713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05619636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0BCC5516" w14:textId="77777777" w:rsidR="00604DDB" w:rsidRDefault="00604DDB" w:rsidP="00D52EFA">
      <w:pPr>
        <w:spacing w:line="276" w:lineRule="auto"/>
        <w:rPr>
          <w:rFonts w:cs="Arial"/>
          <w:i/>
        </w:rPr>
      </w:pPr>
    </w:p>
    <w:p w14:paraId="38E8DAB3" w14:textId="77777777" w:rsidR="00E81DF5" w:rsidRDefault="00E81DF5" w:rsidP="00D52EFA">
      <w:pPr>
        <w:spacing w:line="276" w:lineRule="auto"/>
        <w:jc w:val="both"/>
        <w:rPr>
          <w:rFonts w:cs="Arial"/>
          <w:i/>
        </w:rPr>
      </w:pPr>
    </w:p>
    <w:p w14:paraId="581AD739" w14:textId="77777777" w:rsidR="00E81DF5" w:rsidRDefault="00E81DF5" w:rsidP="00D52EFA">
      <w:pPr>
        <w:spacing w:line="276" w:lineRule="auto"/>
        <w:jc w:val="both"/>
        <w:rPr>
          <w:rFonts w:cs="Arial"/>
          <w:i/>
        </w:rPr>
      </w:pPr>
    </w:p>
    <w:p w14:paraId="18BF8984" w14:textId="5092F128" w:rsidR="00D47195" w:rsidRPr="00E81DF5" w:rsidRDefault="00604DDB" w:rsidP="00D52EFA">
      <w:pPr>
        <w:spacing w:line="276" w:lineRule="auto"/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0141E" w14:textId="77777777" w:rsidR="009C4642" w:rsidRDefault="009C4642">
      <w:r>
        <w:separator/>
      </w:r>
    </w:p>
  </w:endnote>
  <w:endnote w:type="continuationSeparator" w:id="0">
    <w:p w14:paraId="2F160E69" w14:textId="77777777" w:rsidR="009C4642" w:rsidRDefault="009C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AA6C" w14:textId="77777777" w:rsidR="009C4642" w:rsidRDefault="009C4642">
      <w:r>
        <w:separator/>
      </w:r>
    </w:p>
  </w:footnote>
  <w:footnote w:type="continuationSeparator" w:id="0">
    <w:p w14:paraId="52826246" w14:textId="77777777" w:rsidR="009C4642" w:rsidRDefault="009C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3528495">
    <w:abstractNumId w:val="3"/>
  </w:num>
  <w:num w:numId="2" w16cid:durableId="707149352">
    <w:abstractNumId w:val="5"/>
  </w:num>
  <w:num w:numId="3" w16cid:durableId="1521164941">
    <w:abstractNumId w:val="2"/>
  </w:num>
  <w:num w:numId="4" w16cid:durableId="1933468902">
    <w:abstractNumId w:val="1"/>
  </w:num>
  <w:num w:numId="5" w16cid:durableId="1426658572">
    <w:abstractNumId w:val="4"/>
  </w:num>
  <w:num w:numId="6" w16cid:durableId="611206123">
    <w:abstractNumId w:val="0"/>
  </w:num>
  <w:num w:numId="7" w16cid:durableId="2083017209">
    <w:abstractNumId w:val="7"/>
  </w:num>
  <w:num w:numId="8" w16cid:durableId="211960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3AB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B7BC6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5AE3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6448"/>
    <w:rsid w:val="0051745B"/>
    <w:rsid w:val="005255EB"/>
    <w:rsid w:val="005316C0"/>
    <w:rsid w:val="00533174"/>
    <w:rsid w:val="00537622"/>
    <w:rsid w:val="0054599C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14DE"/>
    <w:rsid w:val="007E31E3"/>
    <w:rsid w:val="007F3757"/>
    <w:rsid w:val="007F4AC2"/>
    <w:rsid w:val="007F7EE3"/>
    <w:rsid w:val="008155E7"/>
    <w:rsid w:val="00817569"/>
    <w:rsid w:val="00824D1D"/>
    <w:rsid w:val="00833731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195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4642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D6E23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1CC2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99A"/>
    <w:rsid w:val="00C82B34"/>
    <w:rsid w:val="00C9386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2EFA"/>
    <w:rsid w:val="00D559CF"/>
    <w:rsid w:val="00D567ED"/>
    <w:rsid w:val="00D579F3"/>
    <w:rsid w:val="00D64EFC"/>
    <w:rsid w:val="00D64F86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28D0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DDB4ACCF-4662-4BD3-BF99-730778078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DB65D9-E1F8-4BB4-9A1A-2A51B31F3A61}"/>
</file>

<file path=customXml/itemProps4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147</Words>
  <Characters>843</Characters>
  <Application>Microsoft Office Word</Application>
  <DocSecurity>0</DocSecurity>
  <Lines>7</Lines>
  <Paragraphs>1</Paragraphs>
  <ScaleCrop>false</ScaleCrop>
  <Company>ZRSBR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44</cp:revision>
  <cp:lastPrinted>2023-06-15T10:18:00Z</cp:lastPrinted>
  <dcterms:created xsi:type="dcterms:W3CDTF">2018-07-24T11:47:00Z</dcterms:created>
  <dcterms:modified xsi:type="dcterms:W3CDTF">2026-03-19T08:08:00Z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